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35C5B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POTELL</w:t>
      </w:r>
      <w:r>
        <w:rPr>
          <w:rStyle w:val="s1"/>
        </w:rPr>
        <w:t xml:space="preserve">       (fl.1505)</w:t>
      </w:r>
    </w:p>
    <w:p w14:paraId="2E4AC888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Eye, Suffolk.</w:t>
      </w:r>
    </w:p>
    <w:p w14:paraId="05FBC919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</w:p>
    <w:p w14:paraId="275E86B2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</w:p>
    <w:p w14:paraId="7062207F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7F858D10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Garnon66)</w:t>
      </w:r>
    </w:p>
    <w:p w14:paraId="4181926D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</w:p>
    <w:p w14:paraId="22DB43EE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</w:p>
    <w:p w14:paraId="50C9BD41" w14:textId="77777777" w:rsidR="00520827" w:rsidRDefault="00520827" w:rsidP="0052082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24 December 2019</w:t>
      </w:r>
    </w:p>
    <w:p w14:paraId="6F3C4DF6" w14:textId="77777777" w:rsidR="006B2F86" w:rsidRPr="00E71FC3" w:rsidRDefault="005208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31DAE" w14:textId="77777777" w:rsidR="00520827" w:rsidRDefault="00520827" w:rsidP="00E71FC3">
      <w:pPr>
        <w:spacing w:after="0" w:line="240" w:lineRule="auto"/>
      </w:pPr>
      <w:r>
        <w:separator/>
      </w:r>
    </w:p>
  </w:endnote>
  <w:endnote w:type="continuationSeparator" w:id="0">
    <w:p w14:paraId="1DAD1349" w14:textId="77777777" w:rsidR="00520827" w:rsidRDefault="005208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BD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7D657" w14:textId="77777777" w:rsidR="00520827" w:rsidRDefault="00520827" w:rsidP="00E71FC3">
      <w:pPr>
        <w:spacing w:after="0" w:line="240" w:lineRule="auto"/>
      </w:pPr>
      <w:r>
        <w:separator/>
      </w:r>
    </w:p>
  </w:footnote>
  <w:footnote w:type="continuationSeparator" w:id="0">
    <w:p w14:paraId="1F0091E9" w14:textId="77777777" w:rsidR="00520827" w:rsidRDefault="005208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27"/>
    <w:rsid w:val="001A7C09"/>
    <w:rsid w:val="005208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5A6C3"/>
  <w15:chartTrackingRefBased/>
  <w15:docId w15:val="{87EA106E-2546-4971-93ED-4D3CD14E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2082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2082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2020-01-12T21:25:00Z</dcterms:created>
  <dcterms:modified xsi:type="dcterms:W3CDTF">2020-01-12T21:25:00Z</dcterms:modified>
</cp:coreProperties>
</file>